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3639F" w14:textId="77777777" w:rsidR="00C35287" w:rsidRDefault="00C35287" w:rsidP="00C352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ROBARDSON, senior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0251958B" w14:textId="77777777" w:rsidR="00C35287" w:rsidRDefault="00C35287" w:rsidP="00C352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Kirton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Holand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Lincolnshire. Husbandman.</w:t>
      </w:r>
    </w:p>
    <w:p w14:paraId="0EE2B39D" w14:textId="77777777" w:rsidR="00C35287" w:rsidRDefault="00C35287" w:rsidP="00C352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1157C5" w14:textId="77777777" w:rsidR="00C35287" w:rsidRDefault="00C35287" w:rsidP="00C352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60E0DA" w14:textId="77777777" w:rsidR="00C35287" w:rsidRDefault="00C35287" w:rsidP="00C352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appears in the Plea Rolls.   </w:t>
      </w:r>
    </w:p>
    <w:p w14:paraId="7D9F058D" w14:textId="77777777" w:rsidR="00C35287" w:rsidRDefault="00C35287" w:rsidP="00C352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8A4E3E3" w14:textId="77777777" w:rsidR="00C35287" w:rsidRDefault="00C35287" w:rsidP="00C352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C76A6F" w14:textId="77777777" w:rsidR="00C35287" w:rsidRDefault="00C35287" w:rsidP="00C352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4AFE8A" w14:textId="77777777" w:rsidR="00C35287" w:rsidRDefault="00C35287" w:rsidP="00C352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January 2022</w:t>
      </w:r>
    </w:p>
    <w:p w14:paraId="6687B78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180A0" w14:textId="77777777" w:rsidR="00C35287" w:rsidRDefault="00C35287" w:rsidP="009139A6">
      <w:r>
        <w:separator/>
      </w:r>
    </w:p>
  </w:endnote>
  <w:endnote w:type="continuationSeparator" w:id="0">
    <w:p w14:paraId="6C6F62FF" w14:textId="77777777" w:rsidR="00C35287" w:rsidRDefault="00C352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65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B108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0EE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987BE" w14:textId="77777777" w:rsidR="00C35287" w:rsidRDefault="00C35287" w:rsidP="009139A6">
      <w:r>
        <w:separator/>
      </w:r>
    </w:p>
  </w:footnote>
  <w:footnote w:type="continuationSeparator" w:id="0">
    <w:p w14:paraId="6055ADC8" w14:textId="77777777" w:rsidR="00C35287" w:rsidRDefault="00C352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8DD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294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CF6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28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35287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1B61C"/>
  <w15:chartTrackingRefBased/>
  <w15:docId w15:val="{13090172-34BC-4F5F-84FD-0CCFFEB78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C3528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2022-01-22T20:11:00Z</dcterms:created>
  <dcterms:modified xsi:type="dcterms:W3CDTF">2022-01-22T20:12:00Z</dcterms:modified>
</cp:coreProperties>
</file>